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C256C" w:rsidTr="00FC256C" w14:paraId="4E43BBEC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256C" w:rsidRDefault="00FC256C" w14:paraId="64357AA2" w14:textId="4565AE34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56C" w:rsidRDefault="00FC256C" w14:paraId="72AE976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FC256C" w:rsidRDefault="00FC256C" w14:paraId="2EF34E11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FC256C" w:rsidRDefault="00FC256C" w14:paraId="4706C18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FC256C" w:rsidRDefault="00FC256C" w14:paraId="693C6D8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FC256C" w:rsidP="00FC256C" w:rsidRDefault="00FC256C" w14:paraId="178D36B0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FC256C" w:rsidP="00FC256C" w:rsidRDefault="00FC256C" w14:paraId="1F77AB45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FC256C" w:rsidP="00FC256C" w:rsidRDefault="00FC256C" w14:paraId="4CF24BC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St-2662/2019</w:t>
      </w:r>
    </w:p>
    <w:p w:rsidR="00FC256C" w:rsidP="00FC256C" w:rsidRDefault="00FC256C" w14:paraId="06523012" w14:textId="77777777">
      <w:pPr>
        <w:tabs>
          <w:tab w:val="left" w:pos="709"/>
        </w:tabs>
      </w:pPr>
      <w:r>
        <w:t xml:space="preserve"> </w:t>
      </w:r>
    </w:p>
    <w:p w:rsidR="00FC256C" w:rsidP="00FC256C" w:rsidRDefault="00FC256C" w14:paraId="1A0AD20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FC256C" w:rsidP="00FC256C" w:rsidRDefault="00FC256C" w14:paraId="2C28CFF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FC256C" w:rsidP="00FC256C" w:rsidRDefault="00FC256C" w14:paraId="34BF9DCF" w14:textId="77777777">
      <w:pPr>
        <w:tabs>
          <w:tab w:val="left" w:pos="709"/>
        </w:tabs>
      </w:pPr>
    </w:p>
    <w:p w:rsidR="00FC256C" w:rsidP="00FC256C" w:rsidRDefault="00FC256C" w14:paraId="3615EEE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FC256C" w:rsidP="00FC256C" w:rsidRDefault="00FC256C" w14:paraId="027C0D69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FC256C" w:rsidP="00FC256C" w:rsidRDefault="00FC256C" w14:paraId="6C1B2CAA" w14:textId="77777777">
      <w:pPr>
        <w:tabs>
          <w:tab w:val="left" w:pos="709"/>
        </w:tabs>
      </w:pPr>
    </w:p>
    <w:p w:rsidR="00FC256C" w:rsidP="00FC256C" w:rsidRDefault="00FC256C" w14:paraId="698D6673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FC256C" w:rsidP="00FC256C" w:rsidRDefault="00FC256C" w14:paraId="70A041BC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FC256C" w:rsidP="00FC256C" w:rsidRDefault="00FC256C" w14:paraId="4F06C215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C256C" w:rsidP="00FC256C" w:rsidRDefault="00FC256C" w14:paraId="515071F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C256C" w:rsidP="00FC256C" w:rsidRDefault="00FC256C" w14:paraId="16314F33" w14:textId="77777777">
      <w:pPr>
        <w:tabs>
          <w:tab w:val="left" w:pos="709"/>
        </w:tabs>
      </w:pPr>
    </w:p>
    <w:p w:rsidR="00FC256C" w:rsidP="00FC256C" w:rsidRDefault="00FC256C" w14:paraId="7CB82706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FC256C" w:rsidP="00FC256C" w:rsidRDefault="00FC256C" w14:paraId="3FBE06AB" w14:textId="77777777">
      <w:pPr>
        <w:tabs>
          <w:tab w:val="left" w:pos="709"/>
        </w:tabs>
        <w:jc w:val="both"/>
      </w:pPr>
    </w:p>
    <w:p w:rsidR="00FC256C" w:rsidP="00FC256C" w:rsidRDefault="00FC256C" w14:paraId="7812A0C4" w14:textId="77777777">
      <w:pPr>
        <w:tabs>
          <w:tab w:val="left" w:pos="709"/>
        </w:tabs>
      </w:pPr>
      <w:r>
        <w:t xml:space="preserve"> </w:t>
      </w:r>
      <w:r>
        <w:tab/>
        <w:t>17. St-2662/2019</w:t>
      </w:r>
    </w:p>
    <w:p w:rsidR="00FC256C" w:rsidP="00FC256C" w:rsidRDefault="00FC256C" w14:paraId="7DAE6673" w14:textId="77777777">
      <w:pPr>
        <w:tabs>
          <w:tab w:val="left" w:pos="709"/>
        </w:tabs>
      </w:pPr>
    </w:p>
    <w:p w:rsidR="00FC256C" w:rsidP="00FC256C" w:rsidRDefault="00FC256C" w14:paraId="269D5585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FC256C" w:rsidP="00FC256C" w:rsidRDefault="00FC256C" w14:paraId="7CE6A003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FC256C" w:rsidP="00FC256C" w:rsidRDefault="00FC256C" w14:paraId="369584FB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FC256C" w:rsidP="00FC256C" w:rsidRDefault="00FC256C" w14:paraId="211B6E9F" w14:textId="77777777">
      <w:pPr>
        <w:tabs>
          <w:tab w:val="left" w:pos="709"/>
        </w:tabs>
        <w:ind w:firstLine="708"/>
        <w:jc w:val="both"/>
      </w:pPr>
    </w:p>
    <w:p w:rsidR="00FC256C" w:rsidP="00FC256C" w:rsidRDefault="00FC256C" w14:paraId="346F90A5" w14:textId="77777777">
      <w:pPr>
        <w:tabs>
          <w:tab w:val="left" w:pos="709"/>
        </w:tabs>
        <w:jc w:val="both"/>
      </w:pPr>
      <w:r>
        <w:t xml:space="preserve">protiv </w:t>
      </w:r>
    </w:p>
    <w:p w:rsidR="00FC256C" w:rsidP="00FC256C" w:rsidRDefault="00FC256C" w14:paraId="370CDD56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FC256C" w:rsidP="00FC256C" w:rsidRDefault="00FC256C" w14:paraId="03940C74" w14:textId="77777777">
      <w:pPr>
        <w:tabs>
          <w:tab w:val="left" w:pos="709"/>
        </w:tabs>
        <w:ind w:left="708"/>
        <w:jc w:val="both"/>
      </w:pPr>
      <w:r>
        <w:tab/>
        <w:t>R-MULTIMEDIJA d.o.o., Zagreb, Lojenov prilaz 10, OIB: 80873097987</w:t>
      </w:r>
    </w:p>
    <w:p w:rsidR="00FC256C" w:rsidP="00FC256C" w:rsidRDefault="00FC256C" w14:paraId="61AE7A4E" w14:textId="77777777">
      <w:pPr>
        <w:tabs>
          <w:tab w:val="left" w:pos="709"/>
        </w:tabs>
        <w:ind w:left="708"/>
        <w:jc w:val="both"/>
      </w:pPr>
    </w:p>
    <w:p w:rsidR="00FC256C" w:rsidP="00FC256C" w:rsidRDefault="00FC256C" w14:paraId="7D96FD11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FC256C" w:rsidP="00FC256C" w:rsidRDefault="00FC256C" w14:paraId="2477633F" w14:textId="77777777">
      <w:pPr>
        <w:tabs>
          <w:tab w:val="left" w:pos="709"/>
        </w:tabs>
        <w:jc w:val="both"/>
      </w:pPr>
    </w:p>
    <w:p w:rsidR="00FC256C" w:rsidP="00FC256C" w:rsidRDefault="00FC256C" w14:paraId="13273B49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FC256C" w:rsidP="00FC256C" w:rsidRDefault="00FC256C" w14:paraId="631A195D" w14:textId="77777777">
      <w:pPr>
        <w:tabs>
          <w:tab w:val="left" w:pos="709"/>
        </w:tabs>
      </w:pPr>
    </w:p>
    <w:p w:rsidR="00FC256C" w:rsidP="00FC256C" w:rsidRDefault="00FC256C" w14:paraId="7B4BE75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FC256C" w:rsidP="00FC256C" w:rsidRDefault="00FC256C" w14:paraId="29F5E2CC" w14:textId="77777777">
      <w:pPr>
        <w:tabs>
          <w:tab w:val="left" w:pos="709"/>
        </w:tabs>
      </w:pPr>
    </w:p>
    <w:p w:rsidR="00FC256C" w:rsidP="00FC256C" w:rsidRDefault="00FC256C" w14:paraId="590A73D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FC256C" w:rsidP="00FC256C" w:rsidRDefault="00FC256C" w14:paraId="0109EC40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FC256C" w:rsidP="00FC256C" w:rsidRDefault="00FC256C" w14:paraId="74B90620" w14:textId="77777777">
      <w:pPr>
        <w:tabs>
          <w:tab w:val="left" w:pos="709"/>
        </w:tabs>
      </w:pPr>
    </w:p>
    <w:p w:rsidR="00FC256C" w:rsidP="00FC256C" w:rsidRDefault="00FC256C" w14:paraId="792CE046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D127AEB" w14:textId="0D127AE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256C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FC256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C256C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C256C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C256C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C256C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FC256C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C256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C256C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C2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56C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56C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56C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56C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C256C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C25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256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1180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2662</izvorni_sadrzaj>
    <derivirana_varijabla naziv="DomainObject.Predmet.Broj_1">2662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listopada 2019.</izvorni_sadrzaj>
    <derivirana_varijabla naziv="DomainObject.Predmet.DatumIzradeOptuznogAkta_1">28. listopada 2019.</derivirana_varijabla>
  </DomainObject.Predmet.DatumIzradeOptuznogAkta>
  <DomainObject.Predmet.DatumIzradeOptuznogAktaFormated>
    <izvorni_sadrzaj>28.10.2019.</izvorni_sadrzaj>
    <derivirana_varijabla naziv="DomainObject.Predmet.DatumIzradeOptuznogAktaFormated_1">28.10.2019.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listopada 2019.</izvorni_sadrzaj>
    <derivirana_varijabla naziv="DomainObject.Predmet.DatumPrimitkaOptuznogAkta_1">28.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St-2662/2019</izvorni_sadrzaj>
    <derivirana_varijabla naziv="DomainObject.Predmet.OznakaBroj_1">St-2662/2019</derivirana_varijabla>
  </DomainObject.Predmet.OznakaBroj>
  <DomainObject.Predmet.OznakaBrojOptuznogAkta>
    <izvorni_sadrzaj>04-06-19-4651</izvorni_sadrzaj>
    <derivirana_varijabla naziv="DomainObject.Predmet.OznakaBrojOptuznogAkta_1">04-06-19-4651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R-MULTIMEDIJA d.o.o.</izvorni_sadrzaj>
    <derivirana_varijabla naziv="DomainObject.Predmet.ProtustrankaFormated_1">  R-MULTIMEDIJA d.o.o.</derivirana_varijabla>
  </DomainObject.Predmet.ProtustrankaFormated>
  <DomainObject.Predmet.ProtustrankaFormatedOIB>
    <izvorni_sadrzaj>  R-MULTIMEDIJA d.o.o., OIB 80873097987</izvorni_sadrzaj>
    <derivirana_varijabla naziv="DomainObject.Predmet.ProtustrankaFormatedOIB_1">  R-MULTIMEDIJA d.o.o., OIB 80873097987</derivirana_varijabla>
  </DomainObject.Predmet.ProtustrankaFormatedOIB>
  <DomainObject.Predmet.ProtustrankaFormatedWithAdress>
    <izvorni_sadrzaj> R-MULTIMEDIJA d.o.o., Lojenov Prilaz 10, 10000 Zagreb</izvorni_sadrzaj>
    <derivirana_varijabla naziv="DomainObject.Predmet.ProtustrankaFormatedWithAdress_1"> R-MULTIMEDIJA d.o.o., Lojenov Prilaz 10, 10000 Zagreb</derivirana_varijabla>
  </DomainObject.Predmet.ProtustrankaFormatedWithAdress>
  <DomainObject.Predmet.ProtustrankaFormatedWithAdressOIB>
    <izvorni_sadrzaj> R-MULTIMEDIJA d.o.o., OIB 80873097987, Lojenov Prilaz 10, 10000 Zagreb</izvorni_sadrzaj>
    <derivirana_varijabla naziv="DomainObject.Predmet.ProtustrankaFormatedWithAdressOIB_1"> R-MULTIMEDIJA d.o.o., OIB 80873097987, Lojenov Prilaz 10, 10000 Zagreb</derivirana_varijabla>
  </DomainObject.Predmet.ProtustrankaFormatedWithAdressOIB>
  <DomainObject.Predmet.ProtustrankaWithAdress>
    <izvorni_sadrzaj>R-MULTIMEDIJA d.o.o. Lojenov Prilaz 10, 10000 Zagreb</izvorni_sadrzaj>
    <derivirana_varijabla naziv="DomainObject.Predmet.ProtustrankaWithAdress_1">R-MULTIMEDIJA d.o.o. Lojenov Prilaz 10, 10000 Zagreb</derivirana_varijabla>
  </DomainObject.Predmet.ProtustrankaWithAdress>
  <DomainObject.Predmet.ProtustrankaWithAdressOIB>
    <izvorni_sadrzaj>R-MULTIMEDIJA d.o.o., OIB 80873097987, Lojenov Prilaz 10, 10000 Zagreb</izvorni_sadrzaj>
    <derivirana_varijabla naziv="DomainObject.Predmet.ProtustrankaWithAdressOIB_1">R-MULTIMEDIJA d.o.o., OIB 80873097987, Lojenov Prilaz 10, 10000 Zagreb</derivirana_varijabla>
  </DomainObject.Predmet.ProtustrankaWithAdressOIB>
  <DomainObject.Predmet.ProtustrankaNazivFormated>
    <izvorni_sadrzaj>R-MULTIMEDIJA d.o.o.</izvorni_sadrzaj>
    <derivirana_varijabla naziv="DomainObject.Predmet.ProtustrankaNazivFormated_1">R-MULTIMEDIJA d.o.o.</derivirana_varijabla>
  </DomainObject.Predmet.ProtustrankaNazivFormated>
  <DomainObject.Predmet.ProtustrankaNazivFormatedOIB>
    <izvorni_sadrzaj>R-MULTIMEDIJA d.o.o., OIB 80873097987</izvorni_sadrzaj>
    <derivirana_varijabla naziv="DomainObject.Predmet.ProtustrankaNazivFormatedOIB_1">R-MULTIMEDIJA d.o.o., OIB 80873097987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R-MULTIMEDIJA d.o.o.</item>
    </izvorni_sadrzaj>
    <derivirana_varijabla naziv="DomainObject.Predmet.ProtuStrankaListFormated_1">
      <item>R-MULTIMEDIJA d.o.o.</item>
    </derivirana_varijabla>
  </DomainObject.Predmet.ProtuStrankaListFormated>
  <DomainObject.Predmet.ProtuStrankaListFormatedOIB>
    <izvorni_sadrzaj>
      <item>R-MULTIMEDIJA d.o.o., OIB 80873097987</item>
    </izvorni_sadrzaj>
    <derivirana_varijabla naziv="DomainObject.Predmet.ProtuStrankaListFormatedOIB_1">
      <item>R-MULTIMEDIJA d.o.o., OIB 80873097987</item>
    </derivirana_varijabla>
  </DomainObject.Predmet.ProtuStrankaListFormatedOIB>
  <DomainObject.Predmet.ProtuStrankaListFormatedWithAdress>
    <izvorni_sadrzaj>
      <item>R-MULTIMEDIJA d.o.o., Lojenov Prilaz 10, 10000 Zagreb</item>
    </izvorni_sadrzaj>
    <derivirana_varijabla naziv="DomainObject.Predmet.ProtuStrankaListFormatedWithAdress_1">
      <item>R-MULTIMEDIJA d.o.o., Lojenov Prilaz 10, 10000 Zagreb</item>
    </derivirana_varijabla>
  </DomainObject.Predmet.ProtuStrankaListFormatedWithAdress>
  <DomainObject.Predmet.ProtuStrankaListFormatedWithAdressOIB>
    <izvorni_sadrzaj>
      <item>R-MULTIMEDIJA d.o.o., OIB 80873097987, Lojenov Prilaz 10, 10000 Zagreb</item>
    </izvorni_sadrzaj>
    <derivirana_varijabla naziv="DomainObject.Predmet.ProtuStrankaListFormatedWithAdressOIB_1">
      <item>R-MULTIMEDIJA d.o.o., OIB 80873097987, Lojenov Prilaz 10, 10000 Zagreb</item>
    </derivirana_varijabla>
  </DomainObject.Predmet.ProtuStrankaListFormatedWithAdressOIB>
  <DomainObject.Predmet.ProtuStrankaListNazivFormated>
    <izvorni_sadrzaj>
      <item>R-MULTIMEDIJA d.o.o.</item>
    </izvorni_sadrzaj>
    <derivirana_varijabla naziv="DomainObject.Predmet.ProtuStrankaListNazivFormated_1">
      <item>R-MULTIMEDIJA d.o.o.</item>
    </derivirana_varijabla>
  </DomainObject.Predmet.ProtuStrankaListNazivFormated>
  <DomainObject.Predmet.ProtuStrankaListNazivFormatedOIB>
    <izvorni_sadrzaj>
      <item>R-MULTIMEDIJA d.o.o., OIB 80873097987</item>
    </izvorni_sadrzaj>
    <derivirana_varijabla naziv="DomainObject.Predmet.ProtuStrankaListNazivFormatedOIB_1">
      <item>R-MULTIMEDIJA d.o.o., OIB 80873097987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R-MULTIMEDIJA d.o.o.</izvorni_sadrzaj>
    <derivirana_varijabla naziv="DomainObject.Predmet.ProtustrankaIDrugi_1">R-MULTIMEDIJA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R-MULTIMEDIJA d.o.o., OIB 80873097987, Lojenov Prilaz 10, 10000 Zagreb</izvorni_sadrzaj>
    <derivirana_varijabla naziv="DomainObject.Predmet.ProtustrankaIDrugiAdressOIB_1">R-MULTIMEDIJA d.o.o., OIB 80873097987, Lojenov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R-MULTIMEDIJA d.o.o.</item>
      <item>Financijska agencija</item>
    </izvorni_sadrzaj>
    <derivirana_varijabla naziv="DomainObject.Predmet.SudioniciListNaziv_1">
      <item>R-MULTIMEDIJA d.o.o.</item>
      <item>Financijska agencija</item>
    </derivirana_varijabla>
  </DomainObject.Predmet.SudioniciListNaziv>
  <DomainObject.Predmet.SudioniciListAdressOIB>
    <izvorni_sadrzaj>
      <item>R-MULTIMEDIJA d.o.o., OIB 80873097987, Lojenov Prilaz 10,10000 Zagreb</item>
      <item>Financijska agencija, OIB 85821130368, TRG SVIBANJSKIH ŽRTAVA 1995. 1,10000 Zagreb</item>
    </izvorni_sadrzaj>
    <derivirana_varijabla naziv="DomainObject.Predmet.SudioniciListAdressOIB_1">
      <item>R-MULTIMEDIJA d.o.o., OIB 80873097987, Lojenov Prilaz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80873097987</item>
      <item>, OIB 85821130368</item>
    </izvorni_sadrzaj>
    <derivirana_varijabla naziv="DomainObject.Predmet.SudioniciListNazivOIB_1">
      <item>, OIB 80873097987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823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